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74574D" w:rsidRPr="008714B1">
        <w:trPr>
          <w:tblCellSpacing w:w="0" w:type="dxa"/>
        </w:trPr>
        <w:tc>
          <w:tcPr>
            <w:tcW w:w="4815" w:type="dxa"/>
          </w:tcPr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74574D" w:rsidRPr="00346873" w:rsidRDefault="0074574D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</w:t>
            </w:r>
            <w:r w:rsidRPr="003468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 № 4</w:t>
            </w:r>
          </w:p>
        </w:tc>
      </w:tr>
    </w:tbl>
    <w:p w:rsidR="0074574D" w:rsidRDefault="0074574D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74574D" w:rsidRPr="008714B1">
        <w:trPr>
          <w:tblCellSpacing w:w="0" w:type="dxa"/>
        </w:trPr>
        <w:tc>
          <w:tcPr>
            <w:tcW w:w="9645" w:type="dxa"/>
            <w:vAlign w:val="center"/>
          </w:tcPr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4D" w:rsidRPr="00346873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  <w:p w:rsidR="0074574D" w:rsidRPr="000E55C6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съгласие за участие като подизпълнител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Подписаният ............................................................................................................................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Pr="00A22BA8" w:rsidRDefault="0074574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.......................................................................................</w:t>
            </w:r>
          </w:p>
        </w:tc>
      </w:tr>
      <w:tr w:rsidR="0074574D" w:rsidRPr="008B1795">
        <w:trPr>
          <w:tblCellSpacing w:w="0" w:type="dxa"/>
        </w:trPr>
        <w:tc>
          <w:tcPr>
            <w:tcW w:w="9645" w:type="dxa"/>
          </w:tcPr>
          <w:p w:rsidR="0074574D" w:rsidRPr="008B1795" w:rsidRDefault="0074574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</w:t>
            </w:r>
            <w:r w:rsidRPr="008B1795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Pr="008B1795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....................................................................................................................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Pr="00A22BA8" w:rsidRDefault="0074574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lang w:val="bg-BG"/>
              </w:rPr>
              <w:t xml:space="preserve">                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(длъжност)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Pr="00A22BA8" w:rsidRDefault="0074574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lang w:val="bg-BG"/>
              </w:rPr>
              <w:t xml:space="preserve">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(наименование на подизпълнителя)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74574D" w:rsidRPr="00A22BA8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B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1. От името на представляваното от мен лице (търговско дружество, едноличен търговец, юридическо лице с нестопанска цел – вярното се подчертава): .........................................................................................................................................................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Pr="00A22BA8" w:rsidRDefault="0074574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i/>
                <w:iCs/>
              </w:rPr>
              <w:t>(наименование, ЕИК/БУЛСТАТ)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4D" w:rsidRPr="00A22BA8" w:rsidRDefault="0074574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изразявам съгласието да участваме като подизпълнител на 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74574D" w:rsidRPr="008B1795">
        <w:trPr>
          <w:tblCellSpacing w:w="0" w:type="dxa"/>
        </w:trPr>
        <w:tc>
          <w:tcPr>
            <w:tcW w:w="9645" w:type="dxa"/>
          </w:tcPr>
          <w:p w:rsidR="0074574D" w:rsidRPr="008B1795" w:rsidRDefault="0074574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</w:t>
            </w:r>
            <w:r w:rsidRPr="008B1795">
              <w:rPr>
                <w:rFonts w:ascii="Times New Roman" w:hAnsi="Times New Roman" w:cs="Times New Roman"/>
                <w:i/>
                <w:iCs/>
                <w:lang w:val="bg-BG"/>
              </w:rPr>
              <w:t>(наименование на участника в процедурата, на който лицето е подизпълнител)</w:t>
            </w:r>
          </w:p>
        </w:tc>
      </w:tr>
      <w:tr w:rsidR="0074574D" w:rsidRPr="008B1795">
        <w:trPr>
          <w:tblCellSpacing w:w="0" w:type="dxa"/>
        </w:trPr>
        <w:tc>
          <w:tcPr>
            <w:tcW w:w="9645" w:type="dxa"/>
          </w:tcPr>
          <w:p w:rsidR="0074574D" w:rsidRPr="008B1795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4574D" w:rsidRPr="00DE05EC" w:rsidRDefault="0074574D" w:rsidP="00024847">
            <w:pPr>
              <w:tabs>
                <w:tab w:val="center" w:pos="4536"/>
                <w:tab w:val="right" w:pos="9072"/>
              </w:tabs>
              <w:spacing w:after="0" w:line="240" w:lineRule="auto"/>
              <w:ind w:right="105"/>
              <w:jc w:val="both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4B0A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 изпълнение на обществена поръчка с предмет: „</w:t>
            </w:r>
            <w:r w:rsidRPr="004B0A42">
              <w:rPr>
                <w:rFonts w:ascii="Times New Roman" w:hAnsi="Times New Roman" w:cs="Times New Roman"/>
                <w:sz w:val="24"/>
                <w:szCs w:val="24"/>
              </w:rPr>
              <w:t xml:space="preserve">Изработване на </w:t>
            </w:r>
            <w:r w:rsidRPr="004B0A42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Горскостопански план н</w:t>
            </w:r>
            <w:r w:rsidRPr="004B0A42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а горите собственост на</w:t>
            </w:r>
            <w:r w:rsidRPr="004B0A42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О</w:t>
            </w:r>
            <w:r w:rsidRPr="004B0A42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бщина Искър”</w:t>
            </w:r>
            <w:r w:rsidRPr="004B0A42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.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Pr="008B1795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4574D" w:rsidRPr="008B1795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7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 Дейностите, които ще изпълняваме като подизпълнител, са:</w:t>
            </w:r>
          </w:p>
          <w:p w:rsidR="0074574D" w:rsidRPr="00A22BA8" w:rsidRDefault="0074574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.............................................................................................................................................................</w:t>
            </w:r>
          </w:p>
          <w:p w:rsidR="0074574D" w:rsidRPr="008714B1" w:rsidRDefault="0074574D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Pr="00A22BA8" w:rsidRDefault="0074574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i/>
                <w:iCs/>
              </w:rPr>
              <w:t>(изброяват се конкретните части от предмета на обществената поръчка, които ще бъдат изпълнени от подизпълнителя)</w:t>
            </w:r>
          </w:p>
        </w:tc>
      </w:tr>
      <w:tr w:rsidR="0074574D" w:rsidRPr="008714B1">
        <w:trPr>
          <w:tblCellSpacing w:w="0" w:type="dxa"/>
        </w:trPr>
        <w:tc>
          <w:tcPr>
            <w:tcW w:w="9645" w:type="dxa"/>
          </w:tcPr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3. Запознати сме с разпоредбата на чл. 55, ал. 5 от Закона за обществените поръчки,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 </w:t>
            </w:r>
          </w:p>
        </w:tc>
      </w:tr>
    </w:tbl>
    <w:p w:rsidR="0074574D" w:rsidRPr="008B1795" w:rsidRDefault="0074574D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795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74574D" w:rsidRPr="008714B1">
        <w:trPr>
          <w:tblCellSpacing w:w="0" w:type="dxa"/>
        </w:trPr>
        <w:tc>
          <w:tcPr>
            <w:tcW w:w="4815" w:type="dxa"/>
          </w:tcPr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74574D" w:rsidRPr="008714B1" w:rsidRDefault="0074574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........................../…............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.........../..............</w:t>
            </w: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</w:p>
        </w:tc>
      </w:tr>
      <w:tr w:rsidR="0074574D" w:rsidRPr="008714B1">
        <w:trPr>
          <w:tblCellSpacing w:w="0" w:type="dxa"/>
        </w:trPr>
        <w:tc>
          <w:tcPr>
            <w:tcW w:w="4815" w:type="dxa"/>
          </w:tcPr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4D" w:rsidRPr="00A22BA8" w:rsidRDefault="0074574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74574D" w:rsidRPr="008714B1">
        <w:trPr>
          <w:tblCellSpacing w:w="0" w:type="dxa"/>
        </w:trPr>
        <w:tc>
          <w:tcPr>
            <w:tcW w:w="4815" w:type="dxa"/>
          </w:tcPr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 </w:t>
            </w: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и печат </w:t>
            </w:r>
          </w:p>
        </w:tc>
        <w:tc>
          <w:tcPr>
            <w:tcW w:w="4830" w:type="dxa"/>
          </w:tcPr>
          <w:p w:rsidR="0074574D" w:rsidRPr="008714B1" w:rsidRDefault="0074574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74D" w:rsidRPr="00A22BA8" w:rsidRDefault="0074574D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</w:tbl>
    <w:p w:rsidR="0074574D" w:rsidRPr="004E745B" w:rsidRDefault="0074574D" w:rsidP="004E745B">
      <w:pPr>
        <w:rPr>
          <w:rFonts w:cs="Times New Roman"/>
        </w:rPr>
      </w:pPr>
    </w:p>
    <w:sectPr w:rsidR="0074574D" w:rsidRPr="004E745B" w:rsidSect="00A22BA8">
      <w:headerReference w:type="default" r:id="rId6"/>
      <w:pgSz w:w="12240" w:h="15840"/>
      <w:pgMar w:top="68" w:right="1440" w:bottom="360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74D" w:rsidRDefault="0074574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4574D" w:rsidRDefault="0074574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74D" w:rsidRDefault="0074574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4574D" w:rsidRDefault="0074574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4D" w:rsidRPr="009E3A32" w:rsidRDefault="0074574D" w:rsidP="009E3A32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9E3A32">
      <w:rPr>
        <w:rFonts w:ascii="Times New Roman" w:hAnsi="Times New Roman" w:cs="Times New Roman"/>
        <w:sz w:val="24"/>
        <w:szCs w:val="24"/>
        <w:lang w:val="ru-RU"/>
      </w:rPr>
      <w:t>Открита процедура</w:t>
    </w:r>
    <w:r w:rsidRPr="009E3A32">
      <w:rPr>
        <w:rFonts w:ascii="Times New Roman" w:hAnsi="Times New Roman" w:cs="Times New Roman"/>
        <w:sz w:val="24"/>
        <w:szCs w:val="24"/>
      </w:rPr>
      <w:t xml:space="preserve"> </w:t>
    </w:r>
    <w:r w:rsidRPr="009E3A32">
      <w:rPr>
        <w:rFonts w:ascii="Times New Roman" w:hAnsi="Times New Roman" w:cs="Times New Roman"/>
        <w:sz w:val="24"/>
        <w:szCs w:val="24"/>
        <w:lang w:val="ru-RU"/>
      </w:rPr>
      <w:t>за</w:t>
    </w:r>
    <w:r w:rsidRPr="009E3A32">
      <w:rPr>
        <w:rFonts w:ascii="Times New Roman" w:hAnsi="Times New Roman" w:cs="Times New Roman"/>
        <w:sz w:val="24"/>
        <w:szCs w:val="24"/>
      </w:rPr>
      <w:t xml:space="preserve"> </w:t>
    </w:r>
    <w:r w:rsidRPr="009E3A32">
      <w:rPr>
        <w:rFonts w:ascii="Times New Roman" w:hAnsi="Times New Roman" w:cs="Times New Roman"/>
        <w:sz w:val="24"/>
        <w:szCs w:val="24"/>
        <w:lang w:val="ru-RU"/>
      </w:rPr>
      <w:t>възлагане на обществена поръчка с предмет:</w:t>
    </w:r>
    <w:r w:rsidRPr="009E3A32">
      <w:rPr>
        <w:rFonts w:ascii="Times New Roman" w:hAnsi="Times New Roman" w:cs="Times New Roman"/>
        <w:sz w:val="24"/>
        <w:szCs w:val="24"/>
      </w:rPr>
      <w:t xml:space="preserve"> </w:t>
    </w:r>
    <w:r w:rsidRPr="009E3A32">
      <w:rPr>
        <w:rFonts w:ascii="Times New Roman" w:hAnsi="Times New Roman" w:cs="Times New Roman"/>
        <w:sz w:val="24"/>
        <w:szCs w:val="24"/>
        <w:lang w:val="bg-BG"/>
      </w:rPr>
      <w:t>„</w:t>
    </w:r>
    <w:r w:rsidRPr="009E3A32">
      <w:rPr>
        <w:rFonts w:ascii="Times New Roman" w:hAnsi="Times New Roman" w:cs="Times New Roman"/>
        <w:sz w:val="24"/>
        <w:szCs w:val="24"/>
      </w:rPr>
      <w:t xml:space="preserve">Изработване на </w:t>
    </w:r>
    <w:r w:rsidRPr="009E3A32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>Горскостопански план н</w:t>
    </w:r>
    <w:r w:rsidRPr="009E3A32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val="bg-BG" w:eastAsia="ru-RU"/>
      </w:rPr>
      <w:t>а горите собственост на</w:t>
    </w:r>
    <w:r w:rsidRPr="009E3A32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 xml:space="preserve"> </w:t>
    </w:r>
    <w:r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val="bg-BG" w:eastAsia="ru-RU"/>
      </w:rPr>
      <w:t>О</w:t>
    </w:r>
    <w:r w:rsidRPr="009E3A32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>бщина Искър”</w:t>
    </w:r>
  </w:p>
  <w:p w:rsidR="0074574D" w:rsidRPr="0054494E" w:rsidRDefault="0074574D" w:rsidP="0054494E">
    <w:pPr>
      <w:pStyle w:val="Header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22AB3"/>
    <w:rsid w:val="00024847"/>
    <w:rsid w:val="000D3590"/>
    <w:rsid w:val="000E55C6"/>
    <w:rsid w:val="00103E1B"/>
    <w:rsid w:val="00194F4E"/>
    <w:rsid w:val="002A4F59"/>
    <w:rsid w:val="002E3D94"/>
    <w:rsid w:val="00321993"/>
    <w:rsid w:val="00346873"/>
    <w:rsid w:val="003A3ED8"/>
    <w:rsid w:val="00402E5C"/>
    <w:rsid w:val="00413921"/>
    <w:rsid w:val="00460CB9"/>
    <w:rsid w:val="00470CC8"/>
    <w:rsid w:val="004B0A42"/>
    <w:rsid w:val="004D1211"/>
    <w:rsid w:val="004E745B"/>
    <w:rsid w:val="0050422E"/>
    <w:rsid w:val="005161C1"/>
    <w:rsid w:val="0052077D"/>
    <w:rsid w:val="00525117"/>
    <w:rsid w:val="0054494E"/>
    <w:rsid w:val="005D470C"/>
    <w:rsid w:val="005F4F5A"/>
    <w:rsid w:val="006D0F56"/>
    <w:rsid w:val="0074574D"/>
    <w:rsid w:val="007670F0"/>
    <w:rsid w:val="008714B1"/>
    <w:rsid w:val="00891441"/>
    <w:rsid w:val="008B1795"/>
    <w:rsid w:val="00960F11"/>
    <w:rsid w:val="009E3A32"/>
    <w:rsid w:val="00A050A2"/>
    <w:rsid w:val="00A22BA8"/>
    <w:rsid w:val="00AC4A61"/>
    <w:rsid w:val="00B0148A"/>
    <w:rsid w:val="00BF5841"/>
    <w:rsid w:val="00C13D8D"/>
    <w:rsid w:val="00C714E7"/>
    <w:rsid w:val="00D12EE9"/>
    <w:rsid w:val="00D25F7B"/>
    <w:rsid w:val="00DE05EC"/>
    <w:rsid w:val="00DE2E4D"/>
    <w:rsid w:val="00E25919"/>
    <w:rsid w:val="00EA45AB"/>
    <w:rsid w:val="00F03542"/>
    <w:rsid w:val="00F213E1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4A61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C4A61"/>
    <w:rPr>
      <w:rFonts w:eastAsia="Times New Roman"/>
      <w:lang w:val="en-US" w:eastAsia="en-US"/>
    </w:rPr>
  </w:style>
  <w:style w:type="character" w:customStyle="1" w:styleId="CharChar4">
    <w:name w:val="Char Char4"/>
    <w:uiPriority w:val="99"/>
    <w:rsid w:val="0054494E"/>
    <w:rPr>
      <w:sz w:val="24"/>
      <w:szCs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54494E"/>
    <w:rPr>
      <w:rFonts w:ascii="Arial" w:hAnsi="Arial" w:cs="Arial"/>
      <w:b/>
      <w:bCs/>
      <w:spacing w:val="2"/>
      <w:sz w:val="10"/>
      <w:szCs w:val="10"/>
      <w:u w:val="none"/>
    </w:rPr>
  </w:style>
  <w:style w:type="character" w:customStyle="1" w:styleId="CharChar41">
    <w:name w:val="Char Char41"/>
    <w:uiPriority w:val="99"/>
    <w:rsid w:val="00DE05EC"/>
    <w:rPr>
      <w:sz w:val="24"/>
      <w:szCs w:val="24"/>
    </w:rPr>
  </w:style>
  <w:style w:type="character" w:customStyle="1" w:styleId="CharChar42">
    <w:name w:val="Char Char42"/>
    <w:uiPriority w:val="99"/>
    <w:rsid w:val="002A4F59"/>
    <w:rPr>
      <w:sz w:val="24"/>
      <w:szCs w:val="24"/>
    </w:rPr>
  </w:style>
  <w:style w:type="character" w:customStyle="1" w:styleId="CharChar43">
    <w:name w:val="Char Char43"/>
    <w:uiPriority w:val="99"/>
    <w:rsid w:val="009E3A32"/>
    <w:rPr>
      <w:sz w:val="24"/>
      <w:szCs w:val="24"/>
    </w:rPr>
  </w:style>
  <w:style w:type="paragraph" w:customStyle="1" w:styleId="CharCharCharCharCharCharCharCharChar1CharCharCharCharCharCharCharCharCharChar">
    <w:name w:val="Char Char Char Char Char Char Char Char Char1 Знак Знак Char Char Знак Знак Char Char Знак Знак Char Char Знак Знак Char Char Знак Знак Char Char"/>
    <w:basedOn w:val="Normal"/>
    <w:uiPriority w:val="99"/>
    <w:rsid w:val="009E3A32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407</Words>
  <Characters>2321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17</cp:revision>
  <cp:lastPrinted>2014-12-29T10:17:00Z</cp:lastPrinted>
  <dcterms:created xsi:type="dcterms:W3CDTF">2014-12-24T11:42:00Z</dcterms:created>
  <dcterms:modified xsi:type="dcterms:W3CDTF">2015-07-23T07:21:00Z</dcterms:modified>
</cp:coreProperties>
</file>